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10006560.1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10006560.1-Instandhaltung der Gaslöschanlage von Gebäude Campus Forum am GIZ Standort Bonn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Instandhaltung einer Gaslöschanlage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